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7007D" w14:textId="26758409" w:rsidR="006B2F86" w:rsidRDefault="0001017F" w:rsidP="00E71FC3">
      <w:pPr>
        <w:pStyle w:val="NoSpacing"/>
      </w:pPr>
      <w:r>
        <w:rPr>
          <w:u w:val="single"/>
        </w:rPr>
        <w:t>Alice VERNON</w:t>
      </w:r>
      <w:r>
        <w:t xml:space="preserve">     </w:t>
      </w:r>
      <w:proofErr w:type="gramStart"/>
      <w:r>
        <w:t xml:space="preserve">   (</w:t>
      </w:r>
      <w:proofErr w:type="gramEnd"/>
      <w:r>
        <w:t>fl.1460)</w:t>
      </w:r>
    </w:p>
    <w:p w14:paraId="0557108F" w14:textId="7822F5C5" w:rsidR="0001017F" w:rsidRDefault="0001017F" w:rsidP="00E71FC3">
      <w:pPr>
        <w:pStyle w:val="NoSpacing"/>
      </w:pPr>
    </w:p>
    <w:p w14:paraId="703B6CC4" w14:textId="32C8921E" w:rsidR="0001017F" w:rsidRDefault="0001017F" w:rsidP="00E71FC3">
      <w:pPr>
        <w:pStyle w:val="NoSpacing"/>
      </w:pPr>
    </w:p>
    <w:p w14:paraId="539A4690" w14:textId="246C87B5" w:rsidR="0001017F" w:rsidRDefault="0001017F" w:rsidP="00E71FC3">
      <w:pPr>
        <w:pStyle w:val="NoSpacing"/>
      </w:pPr>
      <w:r>
        <w:t>Daughter of William Vernon.   (Hampton p.236)</w:t>
      </w:r>
    </w:p>
    <w:p w14:paraId="729EE1AC" w14:textId="3A6C1DFE" w:rsidR="0001017F" w:rsidRDefault="0001017F" w:rsidP="00E71FC3">
      <w:pPr>
        <w:pStyle w:val="NoSpacing"/>
      </w:pPr>
      <w:r>
        <w:t>= 1 Sir John Saville(</w:t>
      </w:r>
      <w:proofErr w:type="gramStart"/>
      <w:r>
        <w:t>d.1504)(</w:t>
      </w:r>
      <w:proofErr w:type="gramEnd"/>
      <w:r>
        <w:t>q.v.).   (ibid.)</w:t>
      </w:r>
    </w:p>
    <w:p w14:paraId="60C777E8" w14:textId="5F4FE8EE" w:rsidR="0001017F" w:rsidRDefault="0001017F" w:rsidP="00E71FC3">
      <w:pPr>
        <w:pStyle w:val="NoSpacing"/>
      </w:pPr>
    </w:p>
    <w:p w14:paraId="17A7D0A6" w14:textId="1BFC3025" w:rsidR="0001017F" w:rsidRDefault="0001017F" w:rsidP="00E71FC3">
      <w:pPr>
        <w:pStyle w:val="NoSpacing"/>
      </w:pPr>
    </w:p>
    <w:p w14:paraId="34CFCBFE" w14:textId="1F1E8C1B" w:rsidR="0001017F" w:rsidRPr="0001017F" w:rsidRDefault="0001017F" w:rsidP="00E71FC3">
      <w:pPr>
        <w:pStyle w:val="NoSpacing"/>
      </w:pPr>
      <w:r>
        <w:t xml:space="preserve">20 June 2018 </w:t>
      </w:r>
      <w:bookmarkStart w:id="0" w:name="_GoBack"/>
      <w:bookmarkEnd w:id="0"/>
    </w:p>
    <w:sectPr w:rsidR="0001017F" w:rsidRPr="0001017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87969" w14:textId="77777777" w:rsidR="0001017F" w:rsidRDefault="0001017F" w:rsidP="00E71FC3">
      <w:pPr>
        <w:spacing w:after="0" w:line="240" w:lineRule="auto"/>
      </w:pPr>
      <w:r>
        <w:separator/>
      </w:r>
    </w:p>
  </w:endnote>
  <w:endnote w:type="continuationSeparator" w:id="0">
    <w:p w14:paraId="329FABBA" w14:textId="77777777" w:rsidR="0001017F" w:rsidRDefault="000101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FA03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1D44A" w14:textId="77777777" w:rsidR="0001017F" w:rsidRDefault="0001017F" w:rsidP="00E71FC3">
      <w:pPr>
        <w:spacing w:after="0" w:line="240" w:lineRule="auto"/>
      </w:pPr>
      <w:r>
        <w:separator/>
      </w:r>
    </w:p>
  </w:footnote>
  <w:footnote w:type="continuationSeparator" w:id="0">
    <w:p w14:paraId="696765D3" w14:textId="77777777" w:rsidR="0001017F" w:rsidRDefault="000101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17F"/>
    <w:rsid w:val="0001017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1194C"/>
  <w15:chartTrackingRefBased/>
  <w15:docId w15:val="{F613CCF6-FA36-442A-969B-98CC8F6BB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2018-06-20T20:45:00Z</dcterms:created>
  <dcterms:modified xsi:type="dcterms:W3CDTF">2018-06-20T20:49:00Z</dcterms:modified>
</cp:coreProperties>
</file>